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批量搭建电控BOM</w:t>
      </w:r>
    </w:p>
    <w:p>
      <w:pPr>
        <w:numPr>
          <w:ilvl w:val="0"/>
          <w:numId w:val="1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创建BOM对象</w:t>
      </w:r>
    </w:p>
    <w:p>
      <w:pPr>
        <w:numPr>
          <w:numId w:val="0"/>
        </w:numPr>
        <w:bidi w:val="0"/>
        <w:rPr>
          <w:rFonts w:hint="default"/>
          <w:lang w:val="en-US" w:eastAsia="zh-CN"/>
        </w:rPr>
      </w:pPr>
      <w:r>
        <w:drawing>
          <wp:inline distT="0" distB="0" distL="114300" distR="114300">
            <wp:extent cx="5339080" cy="2864485"/>
            <wp:effectExtent l="0" t="0" r="1016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39080" cy="2864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bidi w:val="0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点击菜单栏软件-电控模组导入，下载批量导入模板</w:t>
      </w:r>
    </w:p>
    <w:p>
      <w:pPr>
        <w:numPr>
          <w:numId w:val="0"/>
        </w:numPr>
        <w:bidi w:val="0"/>
        <w:ind w:leftChars="0"/>
      </w:pPr>
      <w:r>
        <w:drawing>
          <wp:inline distT="0" distB="0" distL="114300" distR="114300">
            <wp:extent cx="2255520" cy="1280160"/>
            <wp:effectExtent l="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55520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bidi w:val="0"/>
        <w:ind w:leftChars="0"/>
        <w:rPr>
          <w:rFonts w:hint="eastAsia"/>
          <w:lang w:val="en-US" w:eastAsia="zh-CN"/>
        </w:rPr>
      </w:pPr>
      <w:r>
        <w:drawing>
          <wp:inline distT="0" distB="0" distL="114300" distR="114300">
            <wp:extent cx="4716780" cy="2427605"/>
            <wp:effectExtent l="0" t="0" r="7620" b="10795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16780" cy="2427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bidi w:val="0"/>
        <w:jc w:val="both"/>
        <w:rPr>
          <w:rFonts w:hint="default"/>
          <w:lang w:val="en-US" w:eastAsia="zh-CN"/>
        </w:rPr>
      </w:pPr>
    </w:p>
    <w:p>
      <w:pPr>
        <w:numPr>
          <w:ilvl w:val="0"/>
          <w:numId w:val="1"/>
        </w:numPr>
        <w:bidi w:val="0"/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维护模板</w:t>
      </w:r>
    </w:p>
    <w:p>
      <w:pPr>
        <w:numPr>
          <w:numId w:val="0"/>
        </w:numPr>
        <w:bidi w:val="0"/>
        <w:ind w:leftChars="0"/>
        <w:jc w:val="both"/>
        <w:rPr>
          <w:rFonts w:hint="eastAsia"/>
          <w:lang w:val="en-US" w:eastAsia="zh-CN"/>
        </w:rPr>
      </w:pPr>
      <w:r>
        <w:drawing>
          <wp:inline distT="0" distB="0" distL="114300" distR="114300">
            <wp:extent cx="4599940" cy="1928495"/>
            <wp:effectExtent l="0" t="0" r="2540" b="6985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99940" cy="192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bidi w:val="0"/>
        <w:jc w:val="both"/>
        <w:rPr>
          <w:rFonts w:hint="default"/>
          <w:lang w:val="en-US" w:eastAsia="zh-CN"/>
        </w:rPr>
      </w:pPr>
    </w:p>
    <w:p>
      <w:pPr>
        <w:numPr>
          <w:ilvl w:val="0"/>
          <w:numId w:val="1"/>
        </w:numPr>
        <w:bidi w:val="0"/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执行批量导入</w:t>
      </w:r>
    </w:p>
    <w:p>
      <w:pPr>
        <w:numPr>
          <w:numId w:val="0"/>
        </w:numPr>
        <w:bidi w:val="0"/>
        <w:ind w:leftChars="0"/>
        <w:jc w:val="both"/>
        <w:rPr>
          <w:rFonts w:hint="eastAsia"/>
          <w:lang w:val="en-US" w:eastAsia="zh-CN"/>
        </w:rPr>
      </w:pPr>
      <w:r>
        <w:drawing>
          <wp:inline distT="0" distB="0" distL="114300" distR="114300">
            <wp:extent cx="4885690" cy="1966595"/>
            <wp:effectExtent l="0" t="0" r="6350" b="14605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85690" cy="1966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bidi w:val="0"/>
        <w:jc w:val="both"/>
        <w:rPr>
          <w:rFonts w:hint="default"/>
          <w:lang w:val="en-US" w:eastAsia="zh-CN"/>
        </w:rPr>
      </w:pPr>
    </w:p>
    <w:p>
      <w:pPr>
        <w:numPr>
          <w:ilvl w:val="0"/>
          <w:numId w:val="1"/>
        </w:numPr>
        <w:bidi w:val="0"/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查看系统导入BOM</w:t>
      </w:r>
    </w:p>
    <w:p>
      <w:pPr>
        <w:numPr>
          <w:numId w:val="0"/>
        </w:numPr>
        <w:bidi w:val="0"/>
        <w:ind w:leftChars="0"/>
        <w:jc w:val="both"/>
      </w:pPr>
      <w:bookmarkStart w:id="0" w:name="_GoBack"/>
      <w:r>
        <w:drawing>
          <wp:inline distT="0" distB="0" distL="114300" distR="114300">
            <wp:extent cx="3696970" cy="1663065"/>
            <wp:effectExtent l="0" t="0" r="6350" b="13335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96970" cy="1663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>
      <w:pPr>
        <w:numPr>
          <w:ilvl w:val="0"/>
          <w:numId w:val="1"/>
        </w:numPr>
        <w:bidi w:val="0"/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问题处理:常见批量导入的标准件在TC系统中不存在，请先完成标件申请流程，或ERP中已有标准件，TC中未创建情况，先进行标件的创建工作。</w:t>
      </w:r>
    </w:p>
    <w:p>
      <w:pPr>
        <w:numPr>
          <w:numId w:val="0"/>
        </w:numPr>
        <w:bidi w:val="0"/>
        <w:ind w:leftChars="0"/>
        <w:jc w:val="both"/>
        <w:rPr>
          <w:rFonts w:hint="default"/>
          <w:lang w:val="en-US" w:eastAsia="zh-CN"/>
        </w:rPr>
      </w:pPr>
      <w:r>
        <w:drawing>
          <wp:inline distT="0" distB="0" distL="114300" distR="114300">
            <wp:extent cx="4100195" cy="2422525"/>
            <wp:effectExtent l="0" t="0" r="14605" b="635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00195" cy="242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7338"/>
      <w:pgMar w:top="1175" w:right="1112" w:bottom="967" w:left="1715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</w:pPr>
    <w:r>
      <w:drawing>
        <wp:inline distT="0" distB="0" distL="0" distR="0">
          <wp:extent cx="535940" cy="463550"/>
          <wp:effectExtent l="0" t="0" r="0" b="0"/>
          <wp:docPr id="2" name="图片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8673" cy="491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CA0BEE8"/>
    <w:multiLevelType w:val="singleLevel"/>
    <w:tmpl w:val="ACA0BEE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962A15"/>
    <w:rsid w:val="00000476"/>
    <w:rsid w:val="000511CE"/>
    <w:rsid w:val="00057C35"/>
    <w:rsid w:val="000A4194"/>
    <w:rsid w:val="000B4252"/>
    <w:rsid w:val="000B6E70"/>
    <w:rsid w:val="00111BE8"/>
    <w:rsid w:val="00120795"/>
    <w:rsid w:val="001234A1"/>
    <w:rsid w:val="00127C0C"/>
    <w:rsid w:val="001B4ED5"/>
    <w:rsid w:val="001B59D3"/>
    <w:rsid w:val="001D382D"/>
    <w:rsid w:val="001F029A"/>
    <w:rsid w:val="00203DE6"/>
    <w:rsid w:val="0021156F"/>
    <w:rsid w:val="0022523F"/>
    <w:rsid w:val="00227A22"/>
    <w:rsid w:val="002744B8"/>
    <w:rsid w:val="002A6EBF"/>
    <w:rsid w:val="002E74BB"/>
    <w:rsid w:val="002F46FE"/>
    <w:rsid w:val="00306E1A"/>
    <w:rsid w:val="003211B5"/>
    <w:rsid w:val="00350539"/>
    <w:rsid w:val="00355254"/>
    <w:rsid w:val="00386881"/>
    <w:rsid w:val="003A0941"/>
    <w:rsid w:val="003A1373"/>
    <w:rsid w:val="003B5ADD"/>
    <w:rsid w:val="003B6A48"/>
    <w:rsid w:val="0043690A"/>
    <w:rsid w:val="00470C64"/>
    <w:rsid w:val="00480F4D"/>
    <w:rsid w:val="00484912"/>
    <w:rsid w:val="004A154D"/>
    <w:rsid w:val="004A6B94"/>
    <w:rsid w:val="0052065A"/>
    <w:rsid w:val="00527ABF"/>
    <w:rsid w:val="00544040"/>
    <w:rsid w:val="005558A8"/>
    <w:rsid w:val="005A6394"/>
    <w:rsid w:val="005A687E"/>
    <w:rsid w:val="005B136F"/>
    <w:rsid w:val="005C573E"/>
    <w:rsid w:val="005E52B4"/>
    <w:rsid w:val="005F25FF"/>
    <w:rsid w:val="00600B9E"/>
    <w:rsid w:val="006428BD"/>
    <w:rsid w:val="0065032F"/>
    <w:rsid w:val="006506C5"/>
    <w:rsid w:val="00671AE4"/>
    <w:rsid w:val="006B0BBE"/>
    <w:rsid w:val="006E042A"/>
    <w:rsid w:val="0072330D"/>
    <w:rsid w:val="00737E42"/>
    <w:rsid w:val="0075047C"/>
    <w:rsid w:val="007A204B"/>
    <w:rsid w:val="008353C5"/>
    <w:rsid w:val="00850103"/>
    <w:rsid w:val="00854926"/>
    <w:rsid w:val="008901CC"/>
    <w:rsid w:val="008A1B2E"/>
    <w:rsid w:val="008C2757"/>
    <w:rsid w:val="00972FB1"/>
    <w:rsid w:val="00981209"/>
    <w:rsid w:val="009B6789"/>
    <w:rsid w:val="009E3E8B"/>
    <w:rsid w:val="00A14CB6"/>
    <w:rsid w:val="00A175CD"/>
    <w:rsid w:val="00A24190"/>
    <w:rsid w:val="00A9611D"/>
    <w:rsid w:val="00AA3F14"/>
    <w:rsid w:val="00AB3B47"/>
    <w:rsid w:val="00AE1BAB"/>
    <w:rsid w:val="00B12AE1"/>
    <w:rsid w:val="00B16D76"/>
    <w:rsid w:val="00B34291"/>
    <w:rsid w:val="00B507D1"/>
    <w:rsid w:val="00B70703"/>
    <w:rsid w:val="00B93811"/>
    <w:rsid w:val="00BB13F6"/>
    <w:rsid w:val="00BE08CD"/>
    <w:rsid w:val="00BE3480"/>
    <w:rsid w:val="00C11838"/>
    <w:rsid w:val="00C249EF"/>
    <w:rsid w:val="00C32657"/>
    <w:rsid w:val="00D037D6"/>
    <w:rsid w:val="00D10DC2"/>
    <w:rsid w:val="00D3530A"/>
    <w:rsid w:val="00D57333"/>
    <w:rsid w:val="00D93D2E"/>
    <w:rsid w:val="00DE2525"/>
    <w:rsid w:val="00DE34AA"/>
    <w:rsid w:val="00E01A51"/>
    <w:rsid w:val="00E073D8"/>
    <w:rsid w:val="00E66A70"/>
    <w:rsid w:val="00E9248C"/>
    <w:rsid w:val="00E94A4E"/>
    <w:rsid w:val="00EC5613"/>
    <w:rsid w:val="00EF6262"/>
    <w:rsid w:val="00F432BA"/>
    <w:rsid w:val="00F72426"/>
    <w:rsid w:val="00F809D2"/>
    <w:rsid w:val="00FA1C6A"/>
    <w:rsid w:val="00FB2407"/>
    <w:rsid w:val="00FC77E9"/>
    <w:rsid w:val="03D81B45"/>
    <w:rsid w:val="04C14914"/>
    <w:rsid w:val="04C96BA4"/>
    <w:rsid w:val="050E5C48"/>
    <w:rsid w:val="069A44E2"/>
    <w:rsid w:val="07352262"/>
    <w:rsid w:val="077C0757"/>
    <w:rsid w:val="07AB33AB"/>
    <w:rsid w:val="07EF51BE"/>
    <w:rsid w:val="08371594"/>
    <w:rsid w:val="09821772"/>
    <w:rsid w:val="09924301"/>
    <w:rsid w:val="0A616B69"/>
    <w:rsid w:val="0ABF07AE"/>
    <w:rsid w:val="0B0377F1"/>
    <w:rsid w:val="0BF90371"/>
    <w:rsid w:val="0BFC315D"/>
    <w:rsid w:val="0C1B0F9A"/>
    <w:rsid w:val="0C8B5254"/>
    <w:rsid w:val="0CAC0409"/>
    <w:rsid w:val="0CB20A2D"/>
    <w:rsid w:val="0D4A3B1E"/>
    <w:rsid w:val="0D5F15A8"/>
    <w:rsid w:val="0E0978F3"/>
    <w:rsid w:val="0E2271D8"/>
    <w:rsid w:val="0ED266F2"/>
    <w:rsid w:val="0FA424BB"/>
    <w:rsid w:val="100077BE"/>
    <w:rsid w:val="11B62983"/>
    <w:rsid w:val="125812E5"/>
    <w:rsid w:val="12C458FA"/>
    <w:rsid w:val="137616FB"/>
    <w:rsid w:val="140D47CE"/>
    <w:rsid w:val="14D76E70"/>
    <w:rsid w:val="17794E62"/>
    <w:rsid w:val="186F3966"/>
    <w:rsid w:val="191012FB"/>
    <w:rsid w:val="192F5A2A"/>
    <w:rsid w:val="19F8038F"/>
    <w:rsid w:val="1A334A85"/>
    <w:rsid w:val="1AC53E4C"/>
    <w:rsid w:val="1B7D074C"/>
    <w:rsid w:val="1BC57E02"/>
    <w:rsid w:val="1C1B1373"/>
    <w:rsid w:val="1D1D1D70"/>
    <w:rsid w:val="1D371546"/>
    <w:rsid w:val="1D8722C9"/>
    <w:rsid w:val="1D9E493F"/>
    <w:rsid w:val="1F494400"/>
    <w:rsid w:val="1FAE4D51"/>
    <w:rsid w:val="201E48B0"/>
    <w:rsid w:val="21E35B6D"/>
    <w:rsid w:val="22D64E41"/>
    <w:rsid w:val="22FB4210"/>
    <w:rsid w:val="23F13CB0"/>
    <w:rsid w:val="241E263A"/>
    <w:rsid w:val="24383083"/>
    <w:rsid w:val="24590BB4"/>
    <w:rsid w:val="253B48AC"/>
    <w:rsid w:val="25657283"/>
    <w:rsid w:val="259936F0"/>
    <w:rsid w:val="25A93EAF"/>
    <w:rsid w:val="25B613A3"/>
    <w:rsid w:val="2617539D"/>
    <w:rsid w:val="262A022F"/>
    <w:rsid w:val="28704180"/>
    <w:rsid w:val="28720E7D"/>
    <w:rsid w:val="29713F35"/>
    <w:rsid w:val="29AC260F"/>
    <w:rsid w:val="2A280D38"/>
    <w:rsid w:val="2AFE4CF8"/>
    <w:rsid w:val="2B1F40B9"/>
    <w:rsid w:val="2BA009AE"/>
    <w:rsid w:val="2CE769CA"/>
    <w:rsid w:val="2E0F07CD"/>
    <w:rsid w:val="2E603568"/>
    <w:rsid w:val="2E9D3E6C"/>
    <w:rsid w:val="2F1621B1"/>
    <w:rsid w:val="2FBE286F"/>
    <w:rsid w:val="300449CE"/>
    <w:rsid w:val="30501CFA"/>
    <w:rsid w:val="311E235F"/>
    <w:rsid w:val="31357B82"/>
    <w:rsid w:val="32BD37B0"/>
    <w:rsid w:val="33BE5F4C"/>
    <w:rsid w:val="3420450A"/>
    <w:rsid w:val="34570D66"/>
    <w:rsid w:val="34BC5AA3"/>
    <w:rsid w:val="35893A3E"/>
    <w:rsid w:val="35C055CC"/>
    <w:rsid w:val="35CA0E1B"/>
    <w:rsid w:val="364C1210"/>
    <w:rsid w:val="36732787"/>
    <w:rsid w:val="36C7234D"/>
    <w:rsid w:val="36F22F79"/>
    <w:rsid w:val="3707110E"/>
    <w:rsid w:val="380E359D"/>
    <w:rsid w:val="383C547A"/>
    <w:rsid w:val="3864587A"/>
    <w:rsid w:val="38E953C3"/>
    <w:rsid w:val="3914142B"/>
    <w:rsid w:val="3A474071"/>
    <w:rsid w:val="3B4A11B4"/>
    <w:rsid w:val="3C4E71BD"/>
    <w:rsid w:val="3C9E5005"/>
    <w:rsid w:val="3D133237"/>
    <w:rsid w:val="3D192B9A"/>
    <w:rsid w:val="3DEA5B87"/>
    <w:rsid w:val="3E767B07"/>
    <w:rsid w:val="3E8B035E"/>
    <w:rsid w:val="3EA87976"/>
    <w:rsid w:val="3EB24AE1"/>
    <w:rsid w:val="3F8403C6"/>
    <w:rsid w:val="3F96668F"/>
    <w:rsid w:val="3FA953EF"/>
    <w:rsid w:val="4052266C"/>
    <w:rsid w:val="405D3E32"/>
    <w:rsid w:val="410E7FC6"/>
    <w:rsid w:val="41A16652"/>
    <w:rsid w:val="41D411E1"/>
    <w:rsid w:val="43091999"/>
    <w:rsid w:val="4367431C"/>
    <w:rsid w:val="43D50996"/>
    <w:rsid w:val="44C6757F"/>
    <w:rsid w:val="466E46D4"/>
    <w:rsid w:val="46CF5608"/>
    <w:rsid w:val="47C93DE3"/>
    <w:rsid w:val="484C1F7E"/>
    <w:rsid w:val="48E10FA6"/>
    <w:rsid w:val="48F519D1"/>
    <w:rsid w:val="490C6545"/>
    <w:rsid w:val="4993459E"/>
    <w:rsid w:val="4A51048A"/>
    <w:rsid w:val="4C58641F"/>
    <w:rsid w:val="4C6D54FA"/>
    <w:rsid w:val="4CC34A73"/>
    <w:rsid w:val="4CDA2C7F"/>
    <w:rsid w:val="4D246A87"/>
    <w:rsid w:val="4F316742"/>
    <w:rsid w:val="4F6E0BDC"/>
    <w:rsid w:val="50B72697"/>
    <w:rsid w:val="511C1346"/>
    <w:rsid w:val="51336C81"/>
    <w:rsid w:val="51EF74C6"/>
    <w:rsid w:val="52E45639"/>
    <w:rsid w:val="53077D48"/>
    <w:rsid w:val="532826A1"/>
    <w:rsid w:val="541049D1"/>
    <w:rsid w:val="54514D3B"/>
    <w:rsid w:val="547F11E9"/>
    <w:rsid w:val="54827EF0"/>
    <w:rsid w:val="54E05CDB"/>
    <w:rsid w:val="56510953"/>
    <w:rsid w:val="566A01CA"/>
    <w:rsid w:val="57040CAB"/>
    <w:rsid w:val="57DF3331"/>
    <w:rsid w:val="57EA62D2"/>
    <w:rsid w:val="585F74C8"/>
    <w:rsid w:val="590C39D4"/>
    <w:rsid w:val="59913987"/>
    <w:rsid w:val="59B87E13"/>
    <w:rsid w:val="59DF7EB9"/>
    <w:rsid w:val="59EB27F9"/>
    <w:rsid w:val="5A902D51"/>
    <w:rsid w:val="5B623029"/>
    <w:rsid w:val="5B9100D0"/>
    <w:rsid w:val="5BAE28E6"/>
    <w:rsid w:val="5BD9487D"/>
    <w:rsid w:val="5BF04AB4"/>
    <w:rsid w:val="5C4678FD"/>
    <w:rsid w:val="5C526419"/>
    <w:rsid w:val="5D8A5F69"/>
    <w:rsid w:val="5E2B16E4"/>
    <w:rsid w:val="5F962A15"/>
    <w:rsid w:val="61067BFB"/>
    <w:rsid w:val="6121400A"/>
    <w:rsid w:val="61C450E0"/>
    <w:rsid w:val="62780F82"/>
    <w:rsid w:val="638E5849"/>
    <w:rsid w:val="64321FC6"/>
    <w:rsid w:val="647246F9"/>
    <w:rsid w:val="64A82260"/>
    <w:rsid w:val="65687E56"/>
    <w:rsid w:val="65DC412A"/>
    <w:rsid w:val="65E57286"/>
    <w:rsid w:val="662975F5"/>
    <w:rsid w:val="665B400B"/>
    <w:rsid w:val="66F53132"/>
    <w:rsid w:val="673F728D"/>
    <w:rsid w:val="67752547"/>
    <w:rsid w:val="680C38CE"/>
    <w:rsid w:val="680C4FF8"/>
    <w:rsid w:val="6834707C"/>
    <w:rsid w:val="69EF6921"/>
    <w:rsid w:val="6AA24AC5"/>
    <w:rsid w:val="6AF96018"/>
    <w:rsid w:val="6B6C1FAD"/>
    <w:rsid w:val="6C0E15FD"/>
    <w:rsid w:val="6D535020"/>
    <w:rsid w:val="6DA95EAE"/>
    <w:rsid w:val="6FC4102E"/>
    <w:rsid w:val="708A27AE"/>
    <w:rsid w:val="70AD3238"/>
    <w:rsid w:val="71146EF9"/>
    <w:rsid w:val="75D166F9"/>
    <w:rsid w:val="75DD423E"/>
    <w:rsid w:val="79E65FA7"/>
    <w:rsid w:val="7AAD71F5"/>
    <w:rsid w:val="7CA56D8A"/>
    <w:rsid w:val="7CCC77D5"/>
    <w:rsid w:val="7D6639FA"/>
    <w:rsid w:val="7D9E27D9"/>
    <w:rsid w:val="7E814AB7"/>
    <w:rsid w:val="7EAB50C8"/>
    <w:rsid w:val="7EE1006F"/>
    <w:rsid w:val="7EFE57BF"/>
    <w:rsid w:val="7F960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Ascii" w:hAnsiTheme="minorAscii" w:cstheme="minorBidi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5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oc 1"/>
    <w:basedOn w:val="1"/>
    <w:next w:val="1"/>
    <w:qFormat/>
    <w:uiPriority w:val="39"/>
  </w:style>
  <w:style w:type="paragraph" w:styleId="6">
    <w:name w:val="toc 2"/>
    <w:basedOn w:val="1"/>
    <w:next w:val="1"/>
    <w:qFormat/>
    <w:uiPriority w:val="39"/>
    <w:pPr>
      <w:ind w:left="420" w:leftChars="200"/>
    </w:p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customStyle="1" w:styleId="11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  <w:style w:type="character" w:customStyle="1" w:styleId="13">
    <w:name w:val="标题 1 字符"/>
    <w:basedOn w:val="9"/>
    <w:link w:val="2"/>
    <w:qFormat/>
    <w:uiPriority w:val="0"/>
    <w:rPr>
      <w:rFonts w:eastAsia="宋体"/>
      <w:b/>
      <w:bCs/>
      <w:kern w:val="44"/>
      <w:sz w:val="44"/>
      <w:szCs w:val="44"/>
    </w:rPr>
  </w:style>
  <w:style w:type="paragraph" w:customStyle="1" w:styleId="14">
    <w:name w:val="TOC Heading"/>
    <w:basedOn w:val="2"/>
    <w:next w:val="1"/>
    <w:unhideWhenUsed/>
    <w:qFormat/>
    <w:uiPriority w:val="39"/>
    <w:pPr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E75B6" w:themeColor="accent1" w:themeShade="BF"/>
      <w:kern w:val="0"/>
      <w:sz w:val="32"/>
      <w:szCs w:val="32"/>
    </w:rPr>
  </w:style>
  <w:style w:type="character" w:customStyle="1" w:styleId="15">
    <w:name w:val="页眉 字符"/>
    <w:basedOn w:val="9"/>
    <w:link w:val="4"/>
    <w:qFormat/>
    <w:uiPriority w:val="99"/>
    <w:rPr>
      <w:rFonts w:eastAsia="宋体"/>
      <w:kern w:val="2"/>
      <w:sz w:val="18"/>
      <w:szCs w:val="18"/>
    </w:rPr>
  </w:style>
  <w:style w:type="character" w:customStyle="1" w:styleId="16">
    <w:name w:val="页脚 字符"/>
    <w:basedOn w:val="9"/>
    <w:link w:val="3"/>
    <w:qFormat/>
    <w:uiPriority w:val="0"/>
    <w:rPr>
      <w:rFonts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7666C23-7F59-4DE5-89C1-4108E3530DA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18</Pages>
  <Words>318</Words>
  <Characters>1819</Characters>
  <Lines>15</Lines>
  <Paragraphs>4</Paragraphs>
  <TotalTime>6</TotalTime>
  <ScaleCrop>false</ScaleCrop>
  <LinksUpToDate>false</LinksUpToDate>
  <CharactersWithSpaces>2133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2018-11-26T05:41:00Z</dcterms:created>
  <dc:creator>Administrator</dc:creator>
  <cp:lastModifiedBy>yonghua.yao</cp:lastModifiedBy>
  <cp:lastPrinted>2020-11-18T06:05:00Z</cp:lastPrinted>
  <dcterms:modified xsi:type="dcterms:W3CDTF">2023-03-27T07:11:00Z</dcterms:modified>
  <cp:revision>77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